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1A" w:rsidRPr="00E14991" w:rsidRDefault="00C2591A" w:rsidP="00E14991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E14991">
        <w:rPr>
          <w:rFonts w:ascii="Arial" w:hAnsi="Arial" w:cs="Arial"/>
          <w:sz w:val="18"/>
          <w:szCs w:val="18"/>
          <w:u w:val="single"/>
        </w:rPr>
        <w:t>Филиал АО «Газпром газораспределение Оренбург»</w:t>
      </w:r>
    </w:p>
    <w:p w:rsidR="00C2591A" w:rsidRPr="004A7945" w:rsidRDefault="00C2591A" w:rsidP="00E14991">
      <w:pPr>
        <w:spacing w:after="0" w:line="240" w:lineRule="auto"/>
        <w:rPr>
          <w:rFonts w:ascii="Arial" w:hAnsi="Arial" w:cs="Arial"/>
        </w:rPr>
      </w:pPr>
      <w:r w:rsidRPr="00E14991">
        <w:rPr>
          <w:rFonts w:ascii="Arial" w:hAnsi="Arial" w:cs="Arial"/>
          <w:sz w:val="18"/>
          <w:szCs w:val="18"/>
          <w:u w:val="single"/>
        </w:rPr>
        <w:t>в г. Бузулуке (Бузулукмежрайгаз)</w:t>
      </w:r>
      <w:r w:rsidRPr="00E14991">
        <w:rPr>
          <w:rFonts w:ascii="Arial" w:hAnsi="Arial" w:cs="Arial"/>
          <w:sz w:val="18"/>
          <w:szCs w:val="18"/>
          <w:u w:val="single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ab/>
        <w:t xml:space="preserve">                         </w:t>
      </w:r>
      <w:r>
        <w:rPr>
          <w:rFonts w:ascii="Times New Roman" w:hAnsi="Times New Roman" w:cs="Times New Roman"/>
          <w:b/>
          <w:bCs/>
          <w:lang w:eastAsia="ru-RU"/>
        </w:rPr>
        <w:t>Форма 12</w:t>
      </w:r>
      <w:r w:rsidRPr="00622842">
        <w:rPr>
          <w:rFonts w:ascii="Times New Roman" w:hAnsi="Times New Roman" w:cs="Times New Roman"/>
          <w:b/>
          <w:bCs/>
          <w:lang w:eastAsia="ru-RU"/>
        </w:rPr>
        <w:t>Э</w:t>
      </w:r>
    </w:p>
    <w:p w:rsidR="00C2591A" w:rsidRPr="004A7945" w:rsidRDefault="00C2591A" w:rsidP="000447A0">
      <w:pPr>
        <w:spacing w:after="0" w:line="240" w:lineRule="auto"/>
        <w:rPr>
          <w:rFonts w:ascii="Arial" w:hAnsi="Arial" w:cs="Arial"/>
        </w:rPr>
      </w:pPr>
      <w:r w:rsidRPr="004A5B2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             Срок хранения: 5 лет.</w:t>
      </w:r>
    </w:p>
    <w:p w:rsidR="00C2591A" w:rsidRDefault="00C2591A" w:rsidP="000447A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2591A" w:rsidRDefault="00C2591A" w:rsidP="000447A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2591A" w:rsidRPr="004A7945" w:rsidRDefault="00C2591A" w:rsidP="000447A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A7945">
        <w:rPr>
          <w:rFonts w:ascii="Arial" w:hAnsi="Arial" w:cs="Arial"/>
          <w:b/>
          <w:bCs/>
        </w:rPr>
        <w:t>РАПОРТ</w:t>
      </w:r>
    </w:p>
    <w:p w:rsidR="00C2591A" w:rsidRDefault="00C2591A" w:rsidP="00E14991">
      <w:pPr>
        <w:spacing w:after="0" w:line="240" w:lineRule="auto"/>
        <w:rPr>
          <w:rFonts w:ascii="Arial" w:hAnsi="Arial" w:cs="Arial"/>
        </w:rPr>
      </w:pPr>
    </w:p>
    <w:p w:rsidR="00C2591A" w:rsidRDefault="00C2591A" w:rsidP="000447A0">
      <w:pPr>
        <w:spacing w:after="0" w:line="240" w:lineRule="auto"/>
        <w:jc w:val="center"/>
        <w:rPr>
          <w:rFonts w:ascii="Arial" w:hAnsi="Arial" w:cs="Arial"/>
        </w:rPr>
      </w:pPr>
    </w:p>
    <w:p w:rsidR="00C2591A" w:rsidRPr="004A7945" w:rsidRDefault="00C2591A" w:rsidP="000447A0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4A7945">
        <w:rPr>
          <w:rFonts w:ascii="Arial" w:hAnsi="Arial" w:cs="Arial"/>
        </w:rPr>
        <w:t>Мною ______________________________________________________ дата _______________</w:t>
      </w:r>
    </w:p>
    <w:p w:rsidR="00C2591A" w:rsidRPr="004A7945" w:rsidRDefault="00C2591A" w:rsidP="000447A0">
      <w:pPr>
        <w:spacing w:after="0" w:line="240" w:lineRule="auto"/>
        <w:jc w:val="center"/>
        <w:rPr>
          <w:rFonts w:ascii="Arial" w:hAnsi="Arial" w:cs="Arial"/>
        </w:rPr>
      </w:pPr>
      <w:r w:rsidRPr="004A7945">
        <w:rPr>
          <w:rFonts w:ascii="Arial" w:hAnsi="Arial" w:cs="Arial"/>
        </w:rPr>
        <w:t>(должность, ФИО)</w:t>
      </w:r>
    </w:p>
    <w:p w:rsidR="00C2591A" w:rsidRDefault="00C2591A" w:rsidP="000447A0">
      <w:pPr>
        <w:spacing w:after="0" w:line="240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A7945">
        <w:rPr>
          <w:rFonts w:ascii="Arial" w:hAnsi="Arial" w:cs="Arial"/>
        </w:rPr>
        <w:t>ри техническом осмотре трассы газопровода по маршруту № _</w:t>
      </w:r>
      <w:r>
        <w:rPr>
          <w:rFonts w:ascii="Arial" w:hAnsi="Arial" w:cs="Arial"/>
        </w:rPr>
        <w:t xml:space="preserve">_________________ выявлены следующие </w:t>
      </w:r>
      <w:r w:rsidRPr="004A7945">
        <w:rPr>
          <w:rFonts w:ascii="Arial" w:hAnsi="Arial" w:cs="Arial"/>
        </w:rPr>
        <w:t>нарушения ________________________________________________________________</w:t>
      </w:r>
    </w:p>
    <w:p w:rsidR="00C2591A" w:rsidRDefault="00C2591A" w:rsidP="000447A0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591A" w:rsidRPr="004A7945" w:rsidRDefault="00C2591A" w:rsidP="000447A0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:rsidR="00C2591A" w:rsidRDefault="00C2591A" w:rsidP="000447A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Были приняты следующие меры без</w:t>
      </w:r>
      <w:r w:rsidRPr="004A7945">
        <w:rPr>
          <w:rFonts w:ascii="Arial" w:hAnsi="Arial" w:cs="Arial"/>
        </w:rPr>
        <w:t>опасности_______________________________</w:t>
      </w:r>
      <w:r>
        <w:rPr>
          <w:rFonts w:ascii="Arial" w:hAnsi="Arial" w:cs="Arial"/>
        </w:rPr>
        <w:t>__</w:t>
      </w:r>
      <w:r w:rsidRPr="004A7945">
        <w:rPr>
          <w:rFonts w:ascii="Arial" w:hAnsi="Arial" w:cs="Arial"/>
        </w:rPr>
        <w:t>_____________</w:t>
      </w:r>
    </w:p>
    <w:p w:rsidR="00C2591A" w:rsidRDefault="00C2591A" w:rsidP="000447A0">
      <w:pPr>
        <w:spacing w:after="0" w:line="240" w:lineRule="auto"/>
      </w:pPr>
      <w:r>
        <w:rPr>
          <w:rFonts w:ascii="Arial" w:hAnsi="Arial" w:cs="Arial"/>
        </w:rPr>
        <w:t>_____________________________________________________________________________________</w:t>
      </w:r>
    </w:p>
    <w:p w:rsidR="00C2591A" w:rsidRPr="003610EC" w:rsidRDefault="00C2591A" w:rsidP="000447A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2591A" w:rsidRDefault="00C2591A" w:rsidP="000447A0">
      <w:pPr>
        <w:spacing w:after="0" w:line="240" w:lineRule="auto"/>
        <w:jc w:val="right"/>
      </w:pPr>
      <w:r>
        <w:rPr>
          <w:rFonts w:ascii="Arial" w:hAnsi="Arial" w:cs="Arial"/>
        </w:rPr>
        <w:t>______________</w:t>
      </w:r>
    </w:p>
    <w:p w:rsidR="00C2591A" w:rsidRDefault="00C2591A" w:rsidP="000447A0">
      <w:pPr>
        <w:pBdr>
          <w:bottom w:val="single" w:sz="12" w:space="1" w:color="auto"/>
        </w:pBd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(подпись) </w:t>
      </w:r>
      <w:r>
        <w:rPr>
          <w:rFonts w:ascii="Arial" w:hAnsi="Arial" w:cs="Arial"/>
        </w:rPr>
        <w:tab/>
      </w:r>
    </w:p>
    <w:p w:rsidR="00C2591A" w:rsidRDefault="00C2591A" w:rsidP="000447A0">
      <w:pPr>
        <w:spacing w:after="0" w:line="240" w:lineRule="auto"/>
        <w:rPr>
          <w:rFonts w:ascii="Arial" w:hAnsi="Arial" w:cs="Arial"/>
        </w:rPr>
      </w:pPr>
    </w:p>
    <w:p w:rsidR="00C2591A" w:rsidRDefault="00C2591A" w:rsidP="000447A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Принятые меры:</w:t>
      </w:r>
    </w:p>
    <w:p w:rsidR="00C2591A" w:rsidRDefault="00C2591A" w:rsidP="000447A0">
      <w:pPr>
        <w:spacing w:after="0" w:line="240" w:lineRule="auto"/>
      </w:pPr>
      <w:r>
        <w:t>_______________________________________________________________________________________________</w:t>
      </w:r>
    </w:p>
    <w:p w:rsidR="00C2591A" w:rsidRDefault="00C2591A" w:rsidP="000447A0">
      <w:pPr>
        <w:spacing w:after="0" w:line="240" w:lineRule="auto"/>
      </w:pPr>
      <w:r>
        <w:t>_______________________________________________________________________________________________</w:t>
      </w:r>
    </w:p>
    <w:p w:rsidR="00C2591A" w:rsidRDefault="00C2591A" w:rsidP="000447A0">
      <w:pPr>
        <w:spacing w:after="0" w:line="240" w:lineRule="auto"/>
      </w:pPr>
    </w:p>
    <w:p w:rsidR="00C2591A" w:rsidRDefault="00C2591A" w:rsidP="000447A0">
      <w:pPr>
        <w:spacing w:after="0" w:line="240" w:lineRule="auto"/>
      </w:pPr>
      <w:r>
        <w:t>___________________________________________________         ____________________________        ________</w:t>
      </w:r>
    </w:p>
    <w:p w:rsidR="00C2591A" w:rsidRPr="004A7945" w:rsidRDefault="00C2591A" w:rsidP="000447A0">
      <w:pPr>
        <w:spacing w:after="0" w:line="240" w:lineRule="auto"/>
        <w:rPr>
          <w:rFonts w:ascii="Arial" w:hAnsi="Arial" w:cs="Arial"/>
        </w:rPr>
      </w:pPr>
      <w:r w:rsidRPr="009F535A">
        <w:rPr>
          <w:rFonts w:ascii="Arial" w:hAnsi="Arial" w:cs="Arial"/>
        </w:rPr>
        <w:tab/>
        <w:t>(должность, ФИО)</w:t>
      </w:r>
      <w:r w:rsidRPr="009F53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  <w:t>(подпись)</w:t>
      </w:r>
      <w:r w:rsidRPr="009F53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  <w:t>(дата)</w:t>
      </w:r>
    </w:p>
    <w:p w:rsidR="00C2591A" w:rsidRDefault="00C2591A" w:rsidP="000447A0">
      <w:pPr>
        <w:spacing w:after="0" w:line="240" w:lineRule="auto"/>
      </w:pPr>
    </w:p>
    <w:p w:rsidR="00C2591A" w:rsidRDefault="00C2591A" w:rsidP="000447A0">
      <w:pPr>
        <w:spacing w:after="0" w:line="240" w:lineRule="auto"/>
      </w:pPr>
    </w:p>
    <w:p w:rsidR="00C2591A" w:rsidRDefault="00C2591A" w:rsidP="000447A0">
      <w:pPr>
        <w:spacing w:after="0" w:line="240" w:lineRule="auto"/>
      </w:pPr>
    </w:p>
    <w:p w:rsidR="00C2591A" w:rsidRPr="00E14991" w:rsidRDefault="00C2591A" w:rsidP="00E14991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E14991">
        <w:rPr>
          <w:rFonts w:ascii="Arial" w:hAnsi="Arial" w:cs="Arial"/>
          <w:sz w:val="18"/>
          <w:szCs w:val="18"/>
          <w:u w:val="single"/>
        </w:rPr>
        <w:t>Филиал АО «Газпром газораспределение Оренбург»</w:t>
      </w:r>
    </w:p>
    <w:p w:rsidR="00C2591A" w:rsidRPr="004A7945" w:rsidRDefault="00C2591A" w:rsidP="00E14991">
      <w:pPr>
        <w:spacing w:after="0" w:line="240" w:lineRule="auto"/>
        <w:rPr>
          <w:rFonts w:ascii="Arial" w:hAnsi="Arial" w:cs="Arial"/>
        </w:rPr>
      </w:pPr>
      <w:r w:rsidRPr="00E14991">
        <w:rPr>
          <w:rFonts w:ascii="Arial" w:hAnsi="Arial" w:cs="Arial"/>
          <w:sz w:val="18"/>
          <w:szCs w:val="18"/>
          <w:u w:val="single"/>
        </w:rPr>
        <w:t>в г. Бузулуке (Бузулукмежрайгаз)</w:t>
      </w:r>
      <w:r w:rsidRPr="00E14991">
        <w:rPr>
          <w:rFonts w:ascii="Arial" w:hAnsi="Arial" w:cs="Arial"/>
          <w:sz w:val="18"/>
          <w:szCs w:val="18"/>
          <w:u w:val="single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ab/>
        <w:t xml:space="preserve">                         </w:t>
      </w:r>
      <w:r>
        <w:rPr>
          <w:rFonts w:ascii="Times New Roman" w:hAnsi="Times New Roman" w:cs="Times New Roman"/>
          <w:b/>
          <w:bCs/>
          <w:lang w:eastAsia="ru-RU"/>
        </w:rPr>
        <w:t>Форма 12</w:t>
      </w:r>
      <w:r w:rsidRPr="00622842">
        <w:rPr>
          <w:rFonts w:ascii="Times New Roman" w:hAnsi="Times New Roman" w:cs="Times New Roman"/>
          <w:b/>
          <w:bCs/>
          <w:lang w:eastAsia="ru-RU"/>
        </w:rPr>
        <w:t>Э</w:t>
      </w:r>
    </w:p>
    <w:p w:rsidR="00C2591A" w:rsidRPr="004A7945" w:rsidRDefault="00C2591A" w:rsidP="00E14991">
      <w:pPr>
        <w:spacing w:after="0" w:line="240" w:lineRule="auto"/>
        <w:rPr>
          <w:rFonts w:ascii="Arial" w:hAnsi="Arial" w:cs="Arial"/>
        </w:rPr>
      </w:pPr>
      <w:r w:rsidRPr="004A5B2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             Срок хранения: 5 лет.</w:t>
      </w:r>
    </w:p>
    <w:p w:rsidR="00C2591A" w:rsidRDefault="00C2591A" w:rsidP="00E1499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2591A" w:rsidRDefault="00C2591A" w:rsidP="00E1499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2591A" w:rsidRPr="004A7945" w:rsidRDefault="00C2591A" w:rsidP="00E1499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A7945">
        <w:rPr>
          <w:rFonts w:ascii="Arial" w:hAnsi="Arial" w:cs="Arial"/>
          <w:b/>
          <w:bCs/>
        </w:rPr>
        <w:t>РАПОРТ</w:t>
      </w:r>
    </w:p>
    <w:p w:rsidR="00C2591A" w:rsidRDefault="00C2591A" w:rsidP="00E14991">
      <w:pPr>
        <w:spacing w:after="0" w:line="240" w:lineRule="auto"/>
        <w:rPr>
          <w:rFonts w:ascii="Arial" w:hAnsi="Arial" w:cs="Arial"/>
        </w:rPr>
      </w:pPr>
    </w:p>
    <w:p w:rsidR="00C2591A" w:rsidRDefault="00C2591A" w:rsidP="00E14991">
      <w:pPr>
        <w:spacing w:after="0" w:line="240" w:lineRule="auto"/>
        <w:jc w:val="center"/>
        <w:rPr>
          <w:rFonts w:ascii="Arial" w:hAnsi="Arial" w:cs="Arial"/>
        </w:rPr>
      </w:pPr>
    </w:p>
    <w:p w:rsidR="00C2591A" w:rsidRPr="004A7945" w:rsidRDefault="00C2591A" w:rsidP="00E14991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4A7945">
        <w:rPr>
          <w:rFonts w:ascii="Arial" w:hAnsi="Arial" w:cs="Arial"/>
        </w:rPr>
        <w:t>Мною ______________________________________________________ дата _______________</w:t>
      </w:r>
    </w:p>
    <w:p w:rsidR="00C2591A" w:rsidRPr="004A7945" w:rsidRDefault="00C2591A" w:rsidP="00E14991">
      <w:pPr>
        <w:spacing w:after="0" w:line="240" w:lineRule="auto"/>
        <w:jc w:val="center"/>
        <w:rPr>
          <w:rFonts w:ascii="Arial" w:hAnsi="Arial" w:cs="Arial"/>
        </w:rPr>
      </w:pPr>
      <w:r w:rsidRPr="004A7945">
        <w:rPr>
          <w:rFonts w:ascii="Arial" w:hAnsi="Arial" w:cs="Arial"/>
        </w:rPr>
        <w:t>(должность, ФИО)</w:t>
      </w:r>
    </w:p>
    <w:p w:rsidR="00C2591A" w:rsidRDefault="00C2591A" w:rsidP="00E14991">
      <w:pPr>
        <w:spacing w:after="0" w:line="240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A7945">
        <w:rPr>
          <w:rFonts w:ascii="Arial" w:hAnsi="Arial" w:cs="Arial"/>
        </w:rPr>
        <w:t>ри техническом осмотре трассы газопровода по маршруту № _</w:t>
      </w:r>
      <w:r>
        <w:rPr>
          <w:rFonts w:ascii="Arial" w:hAnsi="Arial" w:cs="Arial"/>
        </w:rPr>
        <w:t xml:space="preserve">_________________ выявлены следующие </w:t>
      </w:r>
      <w:r w:rsidRPr="004A7945">
        <w:rPr>
          <w:rFonts w:ascii="Arial" w:hAnsi="Arial" w:cs="Arial"/>
        </w:rPr>
        <w:t>нарушения ________________________________________________________________</w:t>
      </w:r>
    </w:p>
    <w:p w:rsidR="00C2591A" w:rsidRDefault="00C2591A" w:rsidP="00E1499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591A" w:rsidRPr="004A7945" w:rsidRDefault="00C2591A" w:rsidP="00E1499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:rsidR="00C2591A" w:rsidRDefault="00C2591A" w:rsidP="00E1499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Были приняты следующие меры без</w:t>
      </w:r>
      <w:r w:rsidRPr="004A7945">
        <w:rPr>
          <w:rFonts w:ascii="Arial" w:hAnsi="Arial" w:cs="Arial"/>
        </w:rPr>
        <w:t>опасности_______________________________</w:t>
      </w:r>
      <w:r>
        <w:rPr>
          <w:rFonts w:ascii="Arial" w:hAnsi="Arial" w:cs="Arial"/>
        </w:rPr>
        <w:t>__</w:t>
      </w:r>
      <w:r w:rsidRPr="004A7945">
        <w:rPr>
          <w:rFonts w:ascii="Arial" w:hAnsi="Arial" w:cs="Arial"/>
        </w:rPr>
        <w:t>_____________</w:t>
      </w:r>
    </w:p>
    <w:p w:rsidR="00C2591A" w:rsidRDefault="00C2591A" w:rsidP="00E14991">
      <w:pPr>
        <w:spacing w:after="0" w:line="240" w:lineRule="auto"/>
      </w:pPr>
      <w:r>
        <w:rPr>
          <w:rFonts w:ascii="Arial" w:hAnsi="Arial" w:cs="Arial"/>
        </w:rPr>
        <w:t>_____________________________________________________________________________________</w:t>
      </w:r>
    </w:p>
    <w:p w:rsidR="00C2591A" w:rsidRPr="003610EC" w:rsidRDefault="00C2591A" w:rsidP="00E1499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2591A" w:rsidRDefault="00C2591A" w:rsidP="00E14991">
      <w:pPr>
        <w:spacing w:after="0" w:line="240" w:lineRule="auto"/>
        <w:jc w:val="right"/>
      </w:pPr>
      <w:r>
        <w:rPr>
          <w:rFonts w:ascii="Arial" w:hAnsi="Arial" w:cs="Arial"/>
        </w:rPr>
        <w:t>______________</w:t>
      </w:r>
    </w:p>
    <w:p w:rsidR="00C2591A" w:rsidRDefault="00C2591A" w:rsidP="00E14991">
      <w:pPr>
        <w:pBdr>
          <w:bottom w:val="single" w:sz="12" w:space="1" w:color="auto"/>
        </w:pBd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(подпись) </w:t>
      </w:r>
      <w:r>
        <w:rPr>
          <w:rFonts w:ascii="Arial" w:hAnsi="Arial" w:cs="Arial"/>
        </w:rPr>
        <w:tab/>
      </w:r>
    </w:p>
    <w:p w:rsidR="00C2591A" w:rsidRDefault="00C2591A" w:rsidP="00E14991">
      <w:pPr>
        <w:spacing w:after="0" w:line="240" w:lineRule="auto"/>
        <w:rPr>
          <w:rFonts w:ascii="Arial" w:hAnsi="Arial" w:cs="Arial"/>
        </w:rPr>
      </w:pPr>
    </w:p>
    <w:p w:rsidR="00C2591A" w:rsidRDefault="00C2591A" w:rsidP="00E1499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Принятые меры:</w:t>
      </w:r>
    </w:p>
    <w:p w:rsidR="00C2591A" w:rsidRDefault="00C2591A" w:rsidP="00E14991">
      <w:pPr>
        <w:spacing w:after="0" w:line="240" w:lineRule="auto"/>
      </w:pPr>
      <w:r>
        <w:t>_______________________________________________________________________________________________</w:t>
      </w:r>
    </w:p>
    <w:p w:rsidR="00C2591A" w:rsidRDefault="00C2591A" w:rsidP="00E14991">
      <w:pPr>
        <w:spacing w:after="0" w:line="240" w:lineRule="auto"/>
      </w:pPr>
      <w:r>
        <w:t>_______________________________________________________________________________________________</w:t>
      </w:r>
    </w:p>
    <w:p w:rsidR="00C2591A" w:rsidRDefault="00C2591A" w:rsidP="00E14991">
      <w:pPr>
        <w:spacing w:after="0" w:line="240" w:lineRule="auto"/>
      </w:pPr>
    </w:p>
    <w:p w:rsidR="00C2591A" w:rsidRDefault="00C2591A" w:rsidP="00E14991">
      <w:pPr>
        <w:spacing w:after="0" w:line="240" w:lineRule="auto"/>
      </w:pPr>
      <w:r>
        <w:t>___________________________________________________         ____________________________        ________</w:t>
      </w:r>
    </w:p>
    <w:p w:rsidR="00C2591A" w:rsidRPr="00E14991" w:rsidRDefault="00C2591A" w:rsidP="000447A0">
      <w:pPr>
        <w:spacing w:after="0" w:line="240" w:lineRule="auto"/>
        <w:rPr>
          <w:rFonts w:ascii="Arial" w:hAnsi="Arial" w:cs="Arial"/>
        </w:rPr>
      </w:pPr>
      <w:r w:rsidRPr="009F535A">
        <w:rPr>
          <w:rFonts w:ascii="Arial" w:hAnsi="Arial" w:cs="Arial"/>
        </w:rPr>
        <w:tab/>
        <w:t>(должность, ФИО)</w:t>
      </w:r>
      <w:r w:rsidRPr="009F53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  <w:t>(подпись)</w:t>
      </w:r>
      <w:r w:rsidRPr="009F53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F535A">
        <w:rPr>
          <w:rFonts w:ascii="Arial" w:hAnsi="Arial" w:cs="Arial"/>
        </w:rPr>
        <w:tab/>
        <w:t>(дата)</w:t>
      </w:r>
    </w:p>
    <w:sectPr w:rsidR="00C2591A" w:rsidRPr="00E14991" w:rsidSect="004A5B2A">
      <w:pgSz w:w="11907" w:h="16839" w:code="9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D63"/>
    <w:rsid w:val="000447A0"/>
    <w:rsid w:val="003610EC"/>
    <w:rsid w:val="004A5B2A"/>
    <w:rsid w:val="004A7945"/>
    <w:rsid w:val="00564D63"/>
    <w:rsid w:val="00622842"/>
    <w:rsid w:val="009F535A"/>
    <w:rsid w:val="00A22493"/>
    <w:rsid w:val="00B474B9"/>
    <w:rsid w:val="00C1181C"/>
    <w:rsid w:val="00C2591A"/>
    <w:rsid w:val="00DD0BEE"/>
    <w:rsid w:val="00DF073F"/>
    <w:rsid w:val="00E1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7A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447</Words>
  <Characters>2554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Вдовин</dc:creator>
  <cp:keywords/>
  <dc:description/>
  <cp:lastModifiedBy>b037015</cp:lastModifiedBy>
  <cp:revision>7</cp:revision>
  <cp:lastPrinted>2016-07-08T05:21:00Z</cp:lastPrinted>
  <dcterms:created xsi:type="dcterms:W3CDTF">2016-07-07T05:17:00Z</dcterms:created>
  <dcterms:modified xsi:type="dcterms:W3CDTF">2016-07-08T05:37:00Z</dcterms:modified>
</cp:coreProperties>
</file>